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474171">
        <w:fldChar w:fldCharType="begin"/>
      </w:r>
      <w:r w:rsidR="00474171">
        <w:instrText xml:space="preserve"> DOCVARIABLE ceh_info \* MERGEFORMAT </w:instrText>
      </w:r>
      <w:r w:rsidR="00474171">
        <w:fldChar w:fldCharType="separate"/>
      </w:r>
      <w:r w:rsidR="004C5003" w:rsidRPr="004C5003">
        <w:rPr>
          <w:rStyle w:val="a9"/>
        </w:rPr>
        <w:t xml:space="preserve"> Акционерное общество «Нижегородский водоканал» </w:t>
      </w:r>
      <w:r w:rsidR="0047417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4C5003">
        <w:trPr>
          <w:tblHeader/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4C5003">
        <w:trPr>
          <w:tblHeader/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4C5003" w:rsidRPr="00AF49A3" w:rsidTr="008B4051">
        <w:trPr>
          <w:jc w:val="center"/>
        </w:trPr>
        <w:tc>
          <w:tcPr>
            <w:tcW w:w="3049" w:type="dxa"/>
            <w:vAlign w:val="center"/>
          </w:tcPr>
          <w:p w:rsidR="004C5003" w:rsidRPr="004C5003" w:rsidRDefault="004C5003" w:rsidP="004C500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Автотранспортный центр (АТЦ)</w:t>
            </w:r>
          </w:p>
        </w:tc>
        <w:tc>
          <w:tcPr>
            <w:tcW w:w="3686" w:type="dxa"/>
            <w:vAlign w:val="center"/>
          </w:tcPr>
          <w:p w:rsidR="004C5003" w:rsidRPr="00063DF1" w:rsidRDefault="004C500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C5003" w:rsidRPr="00063DF1" w:rsidRDefault="004C500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C5003" w:rsidRPr="00063DF1" w:rsidRDefault="004C500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C5003" w:rsidRPr="00063DF1" w:rsidRDefault="004C500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C5003" w:rsidRPr="00063DF1" w:rsidRDefault="004C5003" w:rsidP="00DB70BA">
            <w:pPr>
              <w:pStyle w:val="aa"/>
            </w:pPr>
          </w:p>
        </w:tc>
      </w:tr>
      <w:tr w:rsidR="004C5003" w:rsidRPr="00AF49A3" w:rsidTr="008B4051">
        <w:trPr>
          <w:jc w:val="center"/>
        </w:trPr>
        <w:tc>
          <w:tcPr>
            <w:tcW w:w="3049" w:type="dxa"/>
            <w:vAlign w:val="center"/>
          </w:tcPr>
          <w:p w:rsidR="004C5003" w:rsidRPr="004C5003" w:rsidRDefault="004C5003" w:rsidP="004C5003">
            <w:pPr>
              <w:pStyle w:val="aa"/>
              <w:jc w:val="left"/>
            </w:pPr>
            <w:r>
              <w:t>49-АТЦ. Тракторист (Кстово, Автотранспортный участок (Чернуха, ул. Школьная, гараж у д.11 ); Трактор МТЗ-82 гос. № 5012НА 52)</w:t>
            </w:r>
          </w:p>
        </w:tc>
        <w:tc>
          <w:tcPr>
            <w:tcW w:w="3686" w:type="dxa"/>
            <w:vAlign w:val="center"/>
          </w:tcPr>
          <w:p w:rsidR="004C5003" w:rsidRPr="00063DF1" w:rsidRDefault="004C5003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C5003" w:rsidRPr="00063DF1" w:rsidRDefault="004C5003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4C5003" w:rsidRPr="00063DF1" w:rsidRDefault="00FC0B57" w:rsidP="00DB70BA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4C5003" w:rsidRPr="00063DF1" w:rsidRDefault="00FC0B57" w:rsidP="00DB70BA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4C5003" w:rsidRPr="00063DF1" w:rsidRDefault="004C5003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FC0B57" w:rsidRPr="004C5003" w:rsidRDefault="00FC0B57" w:rsidP="00304477">
            <w:pPr>
              <w:pStyle w:val="aa"/>
              <w:jc w:val="left"/>
            </w:pPr>
            <w:r>
              <w:t xml:space="preserve">61-АТЦ. </w:t>
            </w:r>
            <w:r w:rsidR="00304477">
              <w:t>Машинист экскаватора</w:t>
            </w:r>
            <w:r>
              <w:t xml:space="preserve"> (УАТ, Ларина, 20;Экскаватор-погрузчик, Hyundai R200W-7, гос. № 4661НО 52 )</w:t>
            </w: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FC0B57" w:rsidRDefault="00FC0B57" w:rsidP="004C500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Align w:val="center"/>
          </w:tcPr>
          <w:p w:rsidR="00FC0B57" w:rsidRPr="004C5003" w:rsidRDefault="00FC0B57" w:rsidP="004C5003">
            <w:pPr>
              <w:pStyle w:val="aa"/>
              <w:jc w:val="left"/>
            </w:pPr>
            <w:r>
              <w:t>66-АТЦ. Тракторист (Кстово, Автотранспортный участок (пос. Прокошево, ул. Молькова 9а; Трактор МТЗ-82 гос. № 1112НХ 52))</w:t>
            </w: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FC0B57" w:rsidRPr="004C5003" w:rsidRDefault="00FC0B57" w:rsidP="004C5003">
            <w:pPr>
              <w:pStyle w:val="aa"/>
              <w:jc w:val="left"/>
            </w:pPr>
            <w:r>
              <w:t>68-АТЦ. Машинист экскаватора (Кстово, Автотранспортный участок, (Шелокша, ул. Крупнова между дд. 31-33 здание бывшей котельной; Экскаватор, ЕК-14-66, гос. № 5768НУ 52))</w:t>
            </w: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FC0B57" w:rsidRDefault="00FC0B57" w:rsidP="004C500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</w:t>
            </w:r>
            <w:bookmarkStart w:id="1" w:name="_GoBack"/>
            <w:bookmarkEnd w:id="1"/>
            <w:r>
              <w:t>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FC0B57" w:rsidRPr="004C5003" w:rsidRDefault="00FC0B57" w:rsidP="004C5003">
            <w:pPr>
              <w:pStyle w:val="aa"/>
              <w:jc w:val="left"/>
            </w:pPr>
            <w:r>
              <w:t>69-АТЦ. Машинист экскаватора (Кстово, Автотранспортный участок(АТЦ Ларина 20; Экскаватор, ЕК-14-60, гос. № 7537НУ 52))</w:t>
            </w: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FC0B57" w:rsidRDefault="00FC0B57" w:rsidP="004C500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FC0B57" w:rsidRPr="004C5003" w:rsidRDefault="00FC0B57" w:rsidP="004C5003">
            <w:pPr>
              <w:pStyle w:val="aa"/>
              <w:jc w:val="left"/>
            </w:pPr>
            <w:r>
              <w:t>77-АТЦ. Машинист экскаватора (Кстово, Автотранспортный участок(пос. Дружный между д.4-6 территория КНС; Погрузчик-экскаватор JCB 3СХ-4Т, гос. № 9861НХ 52))</w:t>
            </w: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FC0B57" w:rsidRDefault="00FC0B57" w:rsidP="004C500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FC0B57" w:rsidRPr="004C5003" w:rsidRDefault="00FC0B57" w:rsidP="004C5003">
            <w:pPr>
              <w:pStyle w:val="aa"/>
              <w:jc w:val="left"/>
            </w:pPr>
            <w:r>
              <w:t xml:space="preserve">78-АТЦ. Машинист экскаватора (Кстово, Автотранспортный </w:t>
            </w:r>
            <w:r>
              <w:lastRenderedPageBreak/>
              <w:t>участок(ул. Шохина,39; Погрузчик-экскаватор John Deere 325 J, гос. № 9491НХ 52))</w:t>
            </w: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lastRenderedPageBreak/>
              <w:t>Вибрация(общ):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FC0B57" w:rsidRDefault="00FC0B57" w:rsidP="004C500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FC0B57" w:rsidRPr="004C5003" w:rsidRDefault="00FC0B57" w:rsidP="004C5003">
            <w:pPr>
              <w:pStyle w:val="aa"/>
              <w:jc w:val="left"/>
            </w:pPr>
            <w:r>
              <w:lastRenderedPageBreak/>
              <w:t>79-АТЦ. Машинист экскаватора (Кстово, Автотранспортный участок (пос. Прокошево, ул. Молькова 9а; Погрузчик-экскаватор John Deere 325 К, гос. № 1510НР 52))</w:t>
            </w: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Вибрация(общ):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  <w:tr w:rsidR="00FC0B57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FC0B57" w:rsidRDefault="00FC0B57" w:rsidP="004C500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C0B57" w:rsidRDefault="00FC0B57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C0B57" w:rsidRDefault="00FC0B57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2 кв. 2021г</w:t>
            </w:r>
          </w:p>
        </w:tc>
        <w:tc>
          <w:tcPr>
            <w:tcW w:w="3294" w:type="dxa"/>
            <w:vAlign w:val="center"/>
          </w:tcPr>
          <w:p w:rsidR="00FC0B57" w:rsidRPr="00063DF1" w:rsidRDefault="00FC0B57" w:rsidP="005A6F9B">
            <w:pPr>
              <w:pStyle w:val="aa"/>
            </w:pPr>
            <w:r>
              <w:t>УАТ АТЦ</w:t>
            </w:r>
          </w:p>
        </w:tc>
        <w:tc>
          <w:tcPr>
            <w:tcW w:w="1315" w:type="dxa"/>
            <w:vAlign w:val="center"/>
          </w:tcPr>
          <w:p w:rsidR="00FC0B57" w:rsidRPr="00063DF1" w:rsidRDefault="00FC0B57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474171">
        <w:fldChar w:fldCharType="begin"/>
      </w:r>
      <w:r w:rsidR="00474171">
        <w:instrText xml:space="preserve"> DOCVARIABLE fill_date \* MERGEFORMAT </w:instrText>
      </w:r>
      <w:r w:rsidR="00474171">
        <w:fldChar w:fldCharType="separate"/>
      </w:r>
      <w:r w:rsidR="00FB0FC5">
        <w:rPr>
          <w:rStyle w:val="a9"/>
        </w:rPr>
        <w:t>31</w:t>
      </w:r>
      <w:r w:rsidR="004C5003">
        <w:rPr>
          <w:rStyle w:val="a9"/>
        </w:rPr>
        <w:t>.0</w:t>
      </w:r>
      <w:r w:rsidR="00FB0FC5">
        <w:rPr>
          <w:rStyle w:val="a9"/>
        </w:rPr>
        <w:t>8</w:t>
      </w:r>
      <w:r w:rsidR="004C5003">
        <w:rPr>
          <w:rStyle w:val="a9"/>
        </w:rPr>
        <w:t>.202</w:t>
      </w:r>
      <w:r w:rsidR="00474171">
        <w:rPr>
          <w:rStyle w:val="a9"/>
        </w:rPr>
        <w:fldChar w:fldCharType="end"/>
      </w:r>
      <w:r w:rsidR="00FB0FC5" w:rsidRPr="00FB0FC5">
        <w:rPr>
          <w:rStyle w:val="a9"/>
        </w:rPr>
        <w:t>0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C5003" w:rsidP="009D6532">
            <w:pPr>
              <w:pStyle w:val="aa"/>
            </w:pPr>
            <w:r>
              <w:t>Заместитель главного инженера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C5003" w:rsidP="009D6532">
            <w:pPr>
              <w:pStyle w:val="aa"/>
            </w:pPr>
            <w:r>
              <w:t>Лихотников М.Я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4C5003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4C50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C5003" w:rsidP="009D6532">
            <w:pPr>
              <w:pStyle w:val="aa"/>
            </w:pPr>
            <w:r>
              <w:t>Начальник управления по работе с персоналом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C5003" w:rsidP="009D6532">
            <w:pPr>
              <w:pStyle w:val="aa"/>
            </w:pPr>
            <w:r>
              <w:t>Тихонова В.Н.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4C50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4C5003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Начальник отдела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Корнеев И.М.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(дата)</w:t>
            </w: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Начальник отдела правового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(дата)</w:t>
            </w: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(дата)</w:t>
            </w: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(дата)</w:t>
            </w: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Директор автотранспортного центра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Суродин С.В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(дата)</w:t>
            </w: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 xml:space="preserve">Специалист по охране труда 1 категории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FC0B57" w:rsidP="009D6532">
            <w:pPr>
              <w:pStyle w:val="aa"/>
            </w:pPr>
            <w:r>
              <w:t>Граевская И.Ю.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(дата)</w:t>
            </w: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 xml:space="preserve">Инженер 1 категории, уполномоченный </w:t>
            </w:r>
            <w:r>
              <w:lastRenderedPageBreak/>
              <w:t>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  <w:r>
              <w:t>Лобачева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003" w:rsidRPr="004C5003" w:rsidRDefault="004C5003" w:rsidP="009D6532">
            <w:pPr>
              <w:pStyle w:val="aa"/>
            </w:pPr>
          </w:p>
        </w:tc>
      </w:tr>
      <w:tr w:rsidR="004C5003" w:rsidRPr="004C5003" w:rsidTr="004C50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C5003" w:rsidRPr="004C5003" w:rsidRDefault="004C5003" w:rsidP="009D6532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4C5003" w:rsidTr="004C5003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C5003" w:rsidRDefault="004C5003" w:rsidP="00C45714">
            <w:pPr>
              <w:pStyle w:val="aa"/>
            </w:pPr>
            <w:r w:rsidRPr="004C5003">
              <w:t>4571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C5003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C5003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C5003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C5003" w:rsidRDefault="004C5003" w:rsidP="00C45714">
            <w:pPr>
              <w:pStyle w:val="aa"/>
            </w:pPr>
            <w:r w:rsidRPr="004C5003">
              <w:t>Агафонов Дмитрий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C5003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C5003" w:rsidRDefault="004C5003" w:rsidP="00C45714">
            <w:pPr>
              <w:pStyle w:val="aa"/>
            </w:pPr>
            <w:r>
              <w:t>31.08.2020</w:t>
            </w:r>
          </w:p>
        </w:tc>
      </w:tr>
      <w:tr w:rsidR="00C45714" w:rsidRPr="004C5003" w:rsidTr="004C5003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4C5003" w:rsidRDefault="004C5003" w:rsidP="00C45714">
            <w:pPr>
              <w:pStyle w:val="aa"/>
              <w:rPr>
                <w:b/>
                <w:vertAlign w:val="superscript"/>
              </w:rPr>
            </w:pPr>
            <w:r w:rsidRPr="004C50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4C5003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4C5003" w:rsidRDefault="004C5003" w:rsidP="00C45714">
            <w:pPr>
              <w:pStyle w:val="aa"/>
              <w:rPr>
                <w:b/>
                <w:vertAlign w:val="superscript"/>
              </w:rPr>
            </w:pPr>
            <w:r w:rsidRPr="004C50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4C5003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4C5003" w:rsidRDefault="004C5003" w:rsidP="00C45714">
            <w:pPr>
              <w:pStyle w:val="aa"/>
              <w:rPr>
                <w:b/>
                <w:vertAlign w:val="superscript"/>
              </w:rPr>
            </w:pPr>
            <w:r w:rsidRPr="004C50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4C5003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4C5003" w:rsidRDefault="004C5003" w:rsidP="00C45714">
            <w:pPr>
              <w:pStyle w:val="aa"/>
              <w:rPr>
                <w:vertAlign w:val="superscript"/>
              </w:rPr>
            </w:pPr>
            <w:r w:rsidRPr="004C5003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171" w:rsidRPr="004C5003" w:rsidRDefault="00474171" w:rsidP="004C5003">
      <w:pPr>
        <w:rPr>
          <w:szCs w:val="24"/>
        </w:rPr>
      </w:pPr>
      <w:r>
        <w:separator/>
      </w:r>
    </w:p>
  </w:endnote>
  <w:endnote w:type="continuationSeparator" w:id="0">
    <w:p w:rsidR="00474171" w:rsidRPr="004C5003" w:rsidRDefault="00474171" w:rsidP="004C5003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171" w:rsidRPr="004C5003" w:rsidRDefault="00474171" w:rsidP="004C5003">
      <w:pPr>
        <w:rPr>
          <w:szCs w:val="24"/>
        </w:rPr>
      </w:pPr>
      <w:r>
        <w:separator/>
      </w:r>
    </w:p>
  </w:footnote>
  <w:footnote w:type="continuationSeparator" w:id="0">
    <w:p w:rsidR="00474171" w:rsidRPr="004C5003" w:rsidRDefault="00474171" w:rsidP="004C5003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dv_info1" w:val="     "/>
    <w:docVar w:name="adv_info2" w:val="     "/>
    <w:docVar w:name="adv_info3" w:val="     "/>
    <w:docVar w:name="boss_fio" w:val="Дурягин Александр Иванович "/>
    <w:docVar w:name="ceh_info" w:val=" Акционерное общество «Нижегородский водоканал» "/>
    <w:docVar w:name="doc_type" w:val="6"/>
    <w:docVar w:name="fill_date" w:val="18.02.2021"/>
    <w:docVar w:name="org_guid" w:val="6F8C7C107E094FD3807490213E873317"/>
    <w:docVar w:name="org_id" w:val="4"/>
    <w:docVar w:name="org_name" w:val="     "/>
    <w:docVar w:name="pers_guids" w:val="28205D29D3E744B1AF553894488FE782@116-159-295-54"/>
    <w:docVar w:name="pers_snils" w:val="28205D29D3E744B1AF553894488FE782@116-159-295-54"/>
    <w:docVar w:name="pred_dolg" w:val="Заместитель главного инженера"/>
    <w:docVar w:name="pred_fio" w:val="Лихотников М.Я"/>
    <w:docVar w:name="rbtd_adr" w:val="     "/>
    <w:docVar w:name="rbtd_name" w:val="Акционерное общество «Нижегородский водоканал»"/>
    <w:docVar w:name="sv_docs" w:val="1"/>
  </w:docVars>
  <w:rsids>
    <w:rsidRoot w:val="004C5003"/>
    <w:rsid w:val="0002033E"/>
    <w:rsid w:val="00056BFC"/>
    <w:rsid w:val="0007776A"/>
    <w:rsid w:val="00093D2E"/>
    <w:rsid w:val="000C5130"/>
    <w:rsid w:val="00196135"/>
    <w:rsid w:val="001A7AC3"/>
    <w:rsid w:val="001B06AD"/>
    <w:rsid w:val="00206934"/>
    <w:rsid w:val="00237B32"/>
    <w:rsid w:val="00304477"/>
    <w:rsid w:val="003A1C01"/>
    <w:rsid w:val="003A2259"/>
    <w:rsid w:val="003C79E5"/>
    <w:rsid w:val="003E63AA"/>
    <w:rsid w:val="00474171"/>
    <w:rsid w:val="00483A6A"/>
    <w:rsid w:val="00495D50"/>
    <w:rsid w:val="004B7161"/>
    <w:rsid w:val="004C5003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D16C3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B0FC5"/>
    <w:rsid w:val="00FC0B57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BB89E62-6C4F-48C6-BA48-1D44CC49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4C50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C5003"/>
    <w:rPr>
      <w:sz w:val="24"/>
    </w:rPr>
  </w:style>
  <w:style w:type="paragraph" w:styleId="ad">
    <w:name w:val="footer"/>
    <w:basedOn w:val="a"/>
    <w:link w:val="ae"/>
    <w:rsid w:val="004C50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4C5003"/>
    <w:rPr>
      <w:sz w:val="24"/>
    </w:rPr>
  </w:style>
  <w:style w:type="paragraph" w:styleId="af">
    <w:name w:val="Balloon Text"/>
    <w:basedOn w:val="a"/>
    <w:link w:val="af0"/>
    <w:semiHidden/>
    <w:unhideWhenUsed/>
    <w:rsid w:val="0030447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3044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6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687</dc:creator>
  <cp:lastModifiedBy>Кучин Илья Дмитриевич</cp:lastModifiedBy>
  <cp:revision>5</cp:revision>
  <cp:lastPrinted>2021-04-07T06:20:00Z</cp:lastPrinted>
  <dcterms:created xsi:type="dcterms:W3CDTF">2021-02-18T08:51:00Z</dcterms:created>
  <dcterms:modified xsi:type="dcterms:W3CDTF">2021-04-07T06:21:00Z</dcterms:modified>
</cp:coreProperties>
</file>